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9C40" w14:textId="08501538" w:rsidR="00BA00AB" w:rsidRDefault="00D53E9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SWALDALE</w:t>
      </w:r>
      <w:r>
        <w:rPr>
          <w:rFonts w:cs="Times New Roman"/>
          <w:szCs w:val="24"/>
        </w:rPr>
        <w:t xml:space="preserve">      (fl.1467)</w:t>
      </w:r>
    </w:p>
    <w:p w14:paraId="626DBB4F" w14:textId="2AB8D431" w:rsidR="00D53E97" w:rsidRDefault="00D53E9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Lyth.</w:t>
      </w:r>
    </w:p>
    <w:p w14:paraId="1B66B1A2" w14:textId="77777777" w:rsidR="00D53E97" w:rsidRDefault="00D53E97" w:rsidP="009139A6">
      <w:pPr>
        <w:pStyle w:val="NoSpacing"/>
        <w:rPr>
          <w:rFonts w:cs="Times New Roman"/>
          <w:szCs w:val="24"/>
        </w:rPr>
      </w:pPr>
    </w:p>
    <w:p w14:paraId="5A7BD5F5" w14:textId="77777777" w:rsidR="00D53E97" w:rsidRDefault="00D53E97" w:rsidP="009139A6">
      <w:pPr>
        <w:pStyle w:val="NoSpacing"/>
        <w:rPr>
          <w:rFonts w:cs="Times New Roman"/>
          <w:szCs w:val="24"/>
        </w:rPr>
      </w:pPr>
    </w:p>
    <w:p w14:paraId="3E200E11" w14:textId="00222AA7" w:rsidR="00D53E97" w:rsidRDefault="00D53E9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May1467</w:t>
      </w:r>
      <w:r>
        <w:rPr>
          <w:rFonts w:cs="Times New Roman"/>
          <w:szCs w:val="24"/>
        </w:rPr>
        <w:tab/>
        <w:t>He made his Will.   (W.Y.R. p.162)</w:t>
      </w:r>
    </w:p>
    <w:p w14:paraId="3A4673FB" w14:textId="77777777" w:rsidR="00D53E97" w:rsidRDefault="00D53E97" w:rsidP="009139A6">
      <w:pPr>
        <w:pStyle w:val="NoSpacing"/>
        <w:rPr>
          <w:rFonts w:cs="Times New Roman"/>
          <w:szCs w:val="24"/>
        </w:rPr>
      </w:pPr>
    </w:p>
    <w:p w14:paraId="07BDA677" w14:textId="77777777" w:rsidR="00D53E97" w:rsidRDefault="00D53E97" w:rsidP="009139A6">
      <w:pPr>
        <w:pStyle w:val="NoSpacing"/>
        <w:rPr>
          <w:rFonts w:cs="Times New Roman"/>
          <w:szCs w:val="24"/>
        </w:rPr>
      </w:pPr>
    </w:p>
    <w:p w14:paraId="6673B803" w14:textId="7BE87377" w:rsidR="00D53E97" w:rsidRPr="00D53E97" w:rsidRDefault="00D53E9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sectPr w:rsidR="00D53E97" w:rsidRPr="00D53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1F0A" w14:textId="77777777" w:rsidR="00D53E97" w:rsidRDefault="00D53E97" w:rsidP="009139A6">
      <w:r>
        <w:separator/>
      </w:r>
    </w:p>
  </w:endnote>
  <w:endnote w:type="continuationSeparator" w:id="0">
    <w:p w14:paraId="045A0977" w14:textId="77777777" w:rsidR="00D53E97" w:rsidRDefault="00D53E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4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DB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6E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37C3" w14:textId="77777777" w:rsidR="00D53E97" w:rsidRDefault="00D53E97" w:rsidP="009139A6">
      <w:r>
        <w:separator/>
      </w:r>
    </w:p>
  </w:footnote>
  <w:footnote w:type="continuationSeparator" w:id="0">
    <w:p w14:paraId="48997FE1" w14:textId="77777777" w:rsidR="00D53E97" w:rsidRDefault="00D53E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1E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78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D7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3E9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F99E"/>
  <w15:chartTrackingRefBased/>
  <w15:docId w15:val="{97969128-DB2C-477F-9831-93364A77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2023-10-19T18:13:00Z</dcterms:created>
  <dcterms:modified xsi:type="dcterms:W3CDTF">2023-10-19T18:17:00Z</dcterms:modified>
</cp:coreProperties>
</file>